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2B1E2" w14:textId="7A0E9473" w:rsidR="00006F0F" w:rsidRPr="00B7120E" w:rsidRDefault="00006F0F" w:rsidP="00006F0F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="000E113F">
        <w:rPr>
          <w:rFonts w:cs="Arial"/>
          <w:b/>
        </w:rPr>
        <w:t>3 do Zapytania ofertowego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B7120E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65F8EC77" w14:textId="0F2A2395" w:rsidR="00006F0F" w:rsidRPr="00B7120E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</w:t>
      </w:r>
      <w:r w:rsidR="00CB21CA">
        <w:rPr>
          <w:rFonts w:eastAsia="Calibri" w:cs="Arial"/>
          <w:sz w:val="20"/>
        </w:rPr>
        <w:t>w postępowaniu</w:t>
      </w:r>
      <w:r w:rsidRPr="00B7120E">
        <w:rPr>
          <w:rFonts w:eastAsia="Calibri" w:cs="Arial"/>
          <w:sz w:val="20"/>
        </w:rPr>
        <w:t xml:space="preserve"> pn.</w:t>
      </w:r>
      <w:r w:rsidRPr="00B7120E">
        <w:rPr>
          <w:rFonts w:cs="Arial"/>
          <w:sz w:val="20"/>
        </w:rPr>
        <w:t xml:space="preserve"> </w:t>
      </w:r>
      <w:r w:rsidR="000E113F" w:rsidRPr="000E113F">
        <w:rPr>
          <w:rFonts w:cs="Arial"/>
          <w:b/>
          <w:sz w:val="20"/>
        </w:rPr>
        <w:t>„</w:t>
      </w:r>
      <w:r w:rsidR="000E113F" w:rsidRPr="000E113F">
        <w:rPr>
          <w:rFonts w:cs="Arial"/>
          <w:b/>
          <w:bCs/>
          <w:sz w:val="20"/>
        </w:rPr>
        <w:t xml:space="preserve">Opracowanie dokumentacji projektowej gazociągu ś/c </w:t>
      </w:r>
      <w:proofErr w:type="spellStart"/>
      <w:r w:rsidR="000E113F" w:rsidRPr="000E113F">
        <w:rPr>
          <w:rFonts w:cs="Arial"/>
          <w:b/>
          <w:bCs/>
          <w:sz w:val="20"/>
        </w:rPr>
        <w:t>dn</w:t>
      </w:r>
      <w:proofErr w:type="spellEnd"/>
      <w:r w:rsidR="000E113F" w:rsidRPr="000E113F">
        <w:rPr>
          <w:rFonts w:cs="Arial"/>
          <w:b/>
          <w:bCs/>
          <w:sz w:val="20"/>
        </w:rPr>
        <w:t xml:space="preserve"> 125 PE relacji m. Stary Klukom – Smoleń”</w:t>
      </w:r>
      <w:r w:rsidR="000E113F">
        <w:rPr>
          <w:rFonts w:cs="Arial"/>
          <w:b/>
          <w:bCs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5E1EE04" w14:textId="77777777" w:rsidR="000E113F" w:rsidRDefault="000E113F" w:rsidP="00006F0F">
      <w:pPr>
        <w:spacing w:line="280" w:lineRule="atLeast"/>
        <w:rPr>
          <w:rFonts w:eastAsia="Calibri" w:cs="Arial"/>
          <w:sz w:val="20"/>
        </w:rPr>
      </w:pPr>
    </w:p>
    <w:p w14:paraId="65FC6F68" w14:textId="77777777" w:rsidR="000E113F" w:rsidRDefault="000E113F" w:rsidP="00006F0F">
      <w:pPr>
        <w:spacing w:line="280" w:lineRule="atLeast"/>
        <w:rPr>
          <w:rFonts w:eastAsia="Calibri" w:cs="Arial"/>
          <w:sz w:val="20"/>
        </w:rPr>
      </w:pPr>
    </w:p>
    <w:p w14:paraId="569A8DDE" w14:textId="4774C6D3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Pr="008074AE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1D4279" w:rsidRPr="008074AE" w:rsidSect="000E113F">
      <w:headerReference w:type="first" r:id="rId13"/>
      <w:footerReference w:type="first" r:id="rId14"/>
      <w:pgSz w:w="11906" w:h="16838" w:code="9"/>
      <w:pgMar w:top="168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99720" w14:textId="77777777" w:rsidR="001E17E5" w:rsidRDefault="001E17E5">
      <w:r>
        <w:separator/>
      </w:r>
    </w:p>
  </w:endnote>
  <w:endnote w:type="continuationSeparator" w:id="0">
    <w:p w14:paraId="1E3E07C1" w14:textId="77777777" w:rsidR="001E17E5" w:rsidRDefault="001E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7236FD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0B44CC4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4FF1F8A2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0DC3B64" w14:textId="56EC9025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187236FD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0B44CC4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FF1F8A2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0DC3B64" w14:textId="56EC9025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6F77BD" w14:textId="77777777" w:rsidR="000E113F" w:rsidRPr="000E113F" w:rsidRDefault="000E113F" w:rsidP="000E113F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Oddział Zakład Gazowniczy</w:t>
                                </w:r>
                              </w:p>
                              <w:p w14:paraId="545157C4" w14:textId="77777777" w:rsidR="000E113F" w:rsidRPr="000E113F" w:rsidRDefault="000E113F" w:rsidP="000E113F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Szczecinie</w:t>
                                </w:r>
                                <w:r w:rsidRP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 xml:space="preserve">ul. Tama Pomorzańska 26 </w:t>
                                </w:r>
                                <w:r w:rsidRPr="000E113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70-952 Szczecin</w:t>
                                </w:r>
                              </w:p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Text Box 8" o:spid="_x0000_s1027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496F77BD" w14:textId="77777777" w:rsidR="000E113F" w:rsidRPr="000E113F" w:rsidRDefault="000E113F" w:rsidP="000E113F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Oddział Zakład Gazowniczy</w:t>
                          </w:r>
                        </w:p>
                        <w:p w14:paraId="545157C4" w14:textId="77777777" w:rsidR="000E113F" w:rsidRPr="000E113F" w:rsidRDefault="000E113F" w:rsidP="000E113F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Szczecinie</w:t>
                          </w:r>
                          <w:r w:rsidRP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 xml:space="preserve">ul. Tama Pomorzańska 26 </w:t>
                          </w:r>
                          <w:r w:rsidRPr="000E113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70-952 Szczecin</w:t>
                          </w:r>
                        </w:p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71F43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D7212E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20EBBA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_x0000_s1032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48D71F43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D7212E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20EBBA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77777777" w:rsidR="00590DCB" w:rsidRPr="006F22D8" w:rsidRDefault="00590DCB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_x0000_s1033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F1426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9F817" w14:textId="77777777" w:rsidR="001E17E5" w:rsidRDefault="001E17E5">
      <w:r>
        <w:separator/>
      </w:r>
    </w:p>
  </w:footnote>
  <w:footnote w:type="continuationSeparator" w:id="0">
    <w:p w14:paraId="04952387" w14:textId="77777777" w:rsidR="001E17E5" w:rsidRDefault="001E1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85BA" w14:textId="6DD5BE40" w:rsidR="000E113F" w:rsidRDefault="000E113F">
    <w:pPr>
      <w:pStyle w:val="Nagwek"/>
    </w:pPr>
    <w:r>
      <w:rPr>
        <w:noProof/>
      </w:rPr>
      <w:drawing>
        <wp:inline distT="0" distB="0" distL="0" distR="0" wp14:anchorId="6FD22FD0" wp14:editId="2656DFD5">
          <wp:extent cx="1103630" cy="426720"/>
          <wp:effectExtent l="0" t="0" r="1270" b="0"/>
          <wp:docPr id="91462302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2307A1" w14:textId="77777777" w:rsidR="000E113F" w:rsidRDefault="000E113F">
    <w:pPr>
      <w:pStyle w:val="Nagwek"/>
    </w:pPr>
  </w:p>
  <w:p w14:paraId="681BDE3A" w14:textId="77777777" w:rsidR="000E113F" w:rsidRPr="000E113F" w:rsidRDefault="000E113F" w:rsidP="000E113F">
    <w:pPr>
      <w:pStyle w:val="Nagwek"/>
      <w:rPr>
        <w:b/>
        <w:sz w:val="16"/>
        <w:szCs w:val="16"/>
      </w:rPr>
    </w:pPr>
    <w:r w:rsidRPr="000E113F">
      <w:rPr>
        <w:b/>
        <w:sz w:val="16"/>
        <w:szCs w:val="16"/>
      </w:rPr>
      <w:t>„</w:t>
    </w:r>
    <w:r w:rsidRPr="000E113F">
      <w:rPr>
        <w:b/>
        <w:bCs/>
        <w:iCs/>
        <w:sz w:val="16"/>
        <w:szCs w:val="16"/>
      </w:rPr>
      <w:t xml:space="preserve">Opracowanie dokumentacji projektowej gazociągu ś/c </w:t>
    </w:r>
    <w:proofErr w:type="spellStart"/>
    <w:r w:rsidRPr="000E113F">
      <w:rPr>
        <w:b/>
        <w:bCs/>
        <w:iCs/>
        <w:sz w:val="16"/>
        <w:szCs w:val="16"/>
      </w:rPr>
      <w:t>dn</w:t>
    </w:r>
    <w:proofErr w:type="spellEnd"/>
    <w:r w:rsidRPr="000E113F">
      <w:rPr>
        <w:b/>
        <w:bCs/>
        <w:iCs/>
        <w:sz w:val="16"/>
        <w:szCs w:val="16"/>
      </w:rPr>
      <w:t xml:space="preserve"> 125 PE relacji m. Stary Klukom – Smoleń”</w:t>
    </w:r>
  </w:p>
  <w:p w14:paraId="4338E5BB" w14:textId="77777777" w:rsidR="000E113F" w:rsidRDefault="000E11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E02E28"/>
    <w:multiLevelType w:val="multilevel"/>
    <w:tmpl w:val="BB902AB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67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70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3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0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7"/>
  </w:num>
  <w:num w:numId="2" w16cid:durableId="245194207">
    <w:abstractNumId w:val="81"/>
  </w:num>
  <w:num w:numId="3" w16cid:durableId="1089697255">
    <w:abstractNumId w:val="88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70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2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4"/>
  </w:num>
  <w:num w:numId="16" w16cid:durableId="1952782485">
    <w:abstractNumId w:val="53"/>
  </w:num>
  <w:num w:numId="17" w16cid:durableId="436102842">
    <w:abstractNumId w:val="75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90"/>
  </w:num>
  <w:num w:numId="25" w16cid:durableId="946619712">
    <w:abstractNumId w:val="40"/>
  </w:num>
  <w:num w:numId="26" w16cid:durableId="2087799732">
    <w:abstractNumId w:val="84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1"/>
  </w:num>
  <w:num w:numId="30" w16cid:durableId="482619971">
    <w:abstractNumId w:val="86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80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7"/>
  </w:num>
  <w:num w:numId="41" w16cid:durableId="785009284">
    <w:abstractNumId w:val="79"/>
  </w:num>
  <w:num w:numId="42" w16cid:durableId="1282110272">
    <w:abstractNumId w:val="73"/>
  </w:num>
  <w:num w:numId="43" w16cid:durableId="2103135822">
    <w:abstractNumId w:val="82"/>
  </w:num>
  <w:num w:numId="44" w16cid:durableId="150217821">
    <w:abstractNumId w:val="42"/>
  </w:num>
  <w:num w:numId="45" w16cid:durableId="1671985734">
    <w:abstractNumId w:val="69"/>
  </w:num>
  <w:num w:numId="46" w16cid:durableId="1922375889">
    <w:abstractNumId w:val="91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2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5"/>
  </w:num>
  <w:num w:numId="58" w16cid:durableId="778794190">
    <w:abstractNumId w:val="78"/>
  </w:num>
  <w:num w:numId="59" w16cid:durableId="1775787579">
    <w:abstractNumId w:val="19"/>
  </w:num>
  <w:num w:numId="60" w16cid:durableId="1123041711">
    <w:abstractNumId w:val="76"/>
  </w:num>
  <w:num w:numId="61" w16cid:durableId="242375273">
    <w:abstractNumId w:val="93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8"/>
  </w:num>
  <w:num w:numId="75" w16cid:durableId="1159230554">
    <w:abstractNumId w:val="77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3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9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 w:numId="95" w16cid:durableId="354497799">
    <w:abstractNumId w:val="6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37A34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113F"/>
    <w:rsid w:val="000E3235"/>
    <w:rsid w:val="000F0731"/>
    <w:rsid w:val="000F0BED"/>
    <w:rsid w:val="00100584"/>
    <w:rsid w:val="001069F4"/>
    <w:rsid w:val="00107A22"/>
    <w:rsid w:val="001168A7"/>
    <w:rsid w:val="00131B50"/>
    <w:rsid w:val="00135D81"/>
    <w:rsid w:val="00136CBF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17E5"/>
    <w:rsid w:val="001E3D2D"/>
    <w:rsid w:val="001F7745"/>
    <w:rsid w:val="00201B6D"/>
    <w:rsid w:val="00216632"/>
    <w:rsid w:val="00220F86"/>
    <w:rsid w:val="00222137"/>
    <w:rsid w:val="002235B0"/>
    <w:rsid w:val="00234E43"/>
    <w:rsid w:val="00235A24"/>
    <w:rsid w:val="00237600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5DD"/>
    <w:rsid w:val="002E38EB"/>
    <w:rsid w:val="002E428C"/>
    <w:rsid w:val="002F3B72"/>
    <w:rsid w:val="002F77DD"/>
    <w:rsid w:val="00302945"/>
    <w:rsid w:val="00310188"/>
    <w:rsid w:val="0031482C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2F35"/>
    <w:rsid w:val="00335378"/>
    <w:rsid w:val="00336621"/>
    <w:rsid w:val="00342FA4"/>
    <w:rsid w:val="00343EE5"/>
    <w:rsid w:val="00345C87"/>
    <w:rsid w:val="003518D5"/>
    <w:rsid w:val="00351B6D"/>
    <w:rsid w:val="003531E7"/>
    <w:rsid w:val="00353264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974D3"/>
    <w:rsid w:val="003A11B3"/>
    <w:rsid w:val="003A283E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0A6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932A2"/>
    <w:rsid w:val="00494EEB"/>
    <w:rsid w:val="004A0D18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813"/>
    <w:rsid w:val="004E5185"/>
    <w:rsid w:val="004F051D"/>
    <w:rsid w:val="004F0C8B"/>
    <w:rsid w:val="004F1C65"/>
    <w:rsid w:val="004F36E7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211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E320C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D7BB8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3420A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4E72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764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872"/>
    <w:rsid w:val="008F1B75"/>
    <w:rsid w:val="008F5B3F"/>
    <w:rsid w:val="009021C1"/>
    <w:rsid w:val="009057A1"/>
    <w:rsid w:val="00907EC1"/>
    <w:rsid w:val="0091704E"/>
    <w:rsid w:val="0092059B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034"/>
    <w:rsid w:val="00944A51"/>
    <w:rsid w:val="00945F5E"/>
    <w:rsid w:val="009516B0"/>
    <w:rsid w:val="00963A5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86E"/>
    <w:rsid w:val="009A2A65"/>
    <w:rsid w:val="009A4B64"/>
    <w:rsid w:val="009A4D33"/>
    <w:rsid w:val="009A53B7"/>
    <w:rsid w:val="009A7EAC"/>
    <w:rsid w:val="009B289D"/>
    <w:rsid w:val="009B346A"/>
    <w:rsid w:val="009B6AE7"/>
    <w:rsid w:val="009C0205"/>
    <w:rsid w:val="009C5329"/>
    <w:rsid w:val="009C77DA"/>
    <w:rsid w:val="009D030A"/>
    <w:rsid w:val="009E24A1"/>
    <w:rsid w:val="009F1076"/>
    <w:rsid w:val="009F5793"/>
    <w:rsid w:val="009F749C"/>
    <w:rsid w:val="00A04B22"/>
    <w:rsid w:val="00A0530E"/>
    <w:rsid w:val="00A05B59"/>
    <w:rsid w:val="00A06AA5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2B35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550B0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D7BA1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0D75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0A5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55E4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E6E9B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4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Gierońska Dominika (PSG)</cp:lastModifiedBy>
  <cp:revision>3</cp:revision>
  <cp:lastPrinted>2008-02-25T07:24:00Z</cp:lastPrinted>
  <dcterms:created xsi:type="dcterms:W3CDTF">2026-08-20T09:50:00Z</dcterms:created>
  <dcterms:modified xsi:type="dcterms:W3CDTF">2026-08-20T09:57:00Z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